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59A" w:rsidRDefault="00C9259A" w:rsidP="005348F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348FB">
        <w:rPr>
          <w:rFonts w:ascii="Arial" w:hAnsi="Arial" w:cs="Arial"/>
          <w:b/>
          <w:bCs/>
          <w:sz w:val="24"/>
          <w:szCs w:val="24"/>
        </w:rPr>
        <w:t>SEZNAM KADROV</w:t>
      </w:r>
    </w:p>
    <w:p w:rsidR="00C9259A" w:rsidRDefault="00C9259A" w:rsidP="005348FB">
      <w:pPr>
        <w:jc w:val="center"/>
        <w:rPr>
          <w:rFonts w:ascii="Arial" w:hAnsi="Arial" w:cs="Arial"/>
          <w:sz w:val="24"/>
          <w:szCs w:val="24"/>
        </w:rPr>
      </w:pPr>
      <w:r w:rsidRPr="005348FB">
        <w:rPr>
          <w:rFonts w:ascii="Arial" w:hAnsi="Arial" w:cs="Arial"/>
          <w:sz w:val="24"/>
          <w:szCs w:val="24"/>
        </w:rPr>
        <w:t xml:space="preserve">v postopku JN z oznako </w:t>
      </w:r>
      <w:r>
        <w:rPr>
          <w:rFonts w:ascii="Arial" w:hAnsi="Arial" w:cs="Arial"/>
          <w:sz w:val="24"/>
          <w:szCs w:val="24"/>
        </w:rPr>
        <w:t>Su 115/2020</w:t>
      </w:r>
    </w:p>
    <w:p w:rsidR="00C9259A" w:rsidRDefault="00C9259A" w:rsidP="005348F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3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599"/>
        <w:gridCol w:w="3611"/>
        <w:gridCol w:w="3055"/>
        <w:gridCol w:w="3027"/>
      </w:tblGrid>
      <w:tr w:rsidR="00C9259A" w:rsidRPr="00E16767">
        <w:trPr>
          <w:trHeight w:val="884"/>
          <w:jc w:val="center"/>
        </w:trPr>
        <w:tc>
          <w:tcPr>
            <w:tcW w:w="702" w:type="dxa"/>
            <w:shd w:val="clear" w:color="auto" w:fill="D9D9D9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767">
              <w:rPr>
                <w:rFonts w:ascii="Arial" w:hAnsi="Arial" w:cs="Arial"/>
                <w:b/>
                <w:bCs/>
                <w:sz w:val="20"/>
                <w:szCs w:val="20"/>
              </w:rPr>
              <w:t>Zap.</w:t>
            </w:r>
          </w:p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767"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599" w:type="dxa"/>
            <w:shd w:val="clear" w:color="auto" w:fill="D9D9D9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767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3611" w:type="dxa"/>
            <w:shd w:val="clear" w:color="auto" w:fill="D9D9D9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767">
              <w:rPr>
                <w:rFonts w:ascii="Arial" w:hAnsi="Arial" w:cs="Arial"/>
                <w:b/>
                <w:bCs/>
                <w:sz w:val="20"/>
                <w:szCs w:val="20"/>
              </w:rPr>
              <w:t>Naziv delodajalca</w:t>
            </w:r>
          </w:p>
        </w:tc>
        <w:tc>
          <w:tcPr>
            <w:tcW w:w="3055" w:type="dxa"/>
            <w:shd w:val="clear" w:color="auto" w:fill="D9D9D9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767">
              <w:rPr>
                <w:rFonts w:ascii="Arial" w:hAnsi="Arial" w:cs="Arial"/>
                <w:b/>
                <w:bCs/>
                <w:sz w:val="20"/>
                <w:szCs w:val="20"/>
              </w:rPr>
              <w:t>Datum sklenitve pogodbe o zaposlitvi</w:t>
            </w:r>
          </w:p>
        </w:tc>
        <w:tc>
          <w:tcPr>
            <w:tcW w:w="3027" w:type="dxa"/>
            <w:shd w:val="clear" w:color="auto" w:fill="D9D9D9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767">
              <w:rPr>
                <w:rFonts w:ascii="Arial" w:hAnsi="Arial" w:cs="Arial"/>
                <w:b/>
                <w:bCs/>
                <w:sz w:val="20"/>
                <w:szCs w:val="20"/>
              </w:rPr>
              <w:t>Veljavnost pogodbe o zaposlitvi (od-do)</w:t>
            </w: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59A" w:rsidRPr="00E16767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76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99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:rsidR="00C9259A" w:rsidRPr="00E16767" w:rsidRDefault="00C9259A" w:rsidP="00E167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9259A" w:rsidRDefault="00C9259A" w:rsidP="005348FB">
      <w:pPr>
        <w:jc w:val="center"/>
        <w:rPr>
          <w:rFonts w:ascii="Arial" w:hAnsi="Arial" w:cs="Arial"/>
          <w:sz w:val="24"/>
          <w:szCs w:val="24"/>
        </w:rPr>
      </w:pPr>
    </w:p>
    <w:sectPr w:rsidR="00C9259A" w:rsidSect="00EF5E90">
      <w:headerReference w:type="default" r:id="rId6"/>
      <w:footerReference w:type="default" r:id="rId7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59A" w:rsidRDefault="00C9259A" w:rsidP="005348FB">
      <w:pPr>
        <w:spacing w:after="0" w:line="240" w:lineRule="auto"/>
      </w:pPr>
      <w:r>
        <w:separator/>
      </w:r>
    </w:p>
  </w:endnote>
  <w:endnote w:type="continuationSeparator" w:id="0">
    <w:p w:rsidR="00C9259A" w:rsidRDefault="00C9259A" w:rsidP="00534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59A" w:rsidRPr="007D7BE3" w:rsidRDefault="00C9259A" w:rsidP="005348FB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7D7BE3">
      <w:rPr>
        <w:rFonts w:ascii="Arial" w:hAnsi="Arial" w:cs="Arial"/>
        <w:sz w:val="18"/>
        <w:szCs w:val="18"/>
      </w:rPr>
      <w:t>OD</w:t>
    </w:r>
    <w:r>
      <w:rPr>
        <w:rFonts w:ascii="Arial" w:hAnsi="Arial" w:cs="Arial"/>
        <w:sz w:val="18"/>
        <w:szCs w:val="18"/>
      </w:rPr>
      <w:t>ČIŠČ-MIZŠ-24</w:t>
    </w:r>
    <w:r w:rsidRPr="007D7BE3">
      <w:rPr>
        <w:rFonts w:ascii="Arial" w:hAnsi="Arial" w:cs="Arial"/>
        <w:sz w:val="18"/>
        <w:szCs w:val="18"/>
      </w:rPr>
      <w:t>/2018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59A" w:rsidRDefault="00C9259A" w:rsidP="005348FB">
      <w:pPr>
        <w:spacing w:after="0" w:line="240" w:lineRule="auto"/>
      </w:pPr>
      <w:r>
        <w:separator/>
      </w:r>
    </w:p>
  </w:footnote>
  <w:footnote w:type="continuationSeparator" w:id="0">
    <w:p w:rsidR="00C9259A" w:rsidRDefault="00C9259A" w:rsidP="00534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59A" w:rsidRPr="00A77D1B" w:rsidRDefault="00C9259A" w:rsidP="005348FB">
    <w:pPr>
      <w:pStyle w:val="Header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A77D1B">
      <w:rPr>
        <w:rFonts w:ascii="Arial" w:hAnsi="Arial" w:cs="Arial"/>
        <w:sz w:val="18"/>
        <w:szCs w:val="18"/>
      </w:rPr>
      <w:t>»Seznam kadrov</w:t>
    </w:r>
    <w:r>
      <w:rPr>
        <w:rFonts w:ascii="Arial" w:hAnsi="Arial" w:cs="Arial"/>
        <w:sz w:val="18"/>
        <w:szCs w:val="18"/>
      </w:rPr>
      <w:t>«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8FB"/>
    <w:rsid w:val="000002C2"/>
    <w:rsid w:val="00046180"/>
    <w:rsid w:val="00123D64"/>
    <w:rsid w:val="00157D9F"/>
    <w:rsid w:val="001D5D0A"/>
    <w:rsid w:val="001E42F4"/>
    <w:rsid w:val="001F3A97"/>
    <w:rsid w:val="00246A61"/>
    <w:rsid w:val="002723D9"/>
    <w:rsid w:val="003F1105"/>
    <w:rsid w:val="00402B7B"/>
    <w:rsid w:val="0045245F"/>
    <w:rsid w:val="00465983"/>
    <w:rsid w:val="00485A50"/>
    <w:rsid w:val="004A5974"/>
    <w:rsid w:val="004C255E"/>
    <w:rsid w:val="00506E65"/>
    <w:rsid w:val="00531CA4"/>
    <w:rsid w:val="005348FB"/>
    <w:rsid w:val="005369FD"/>
    <w:rsid w:val="00701DF4"/>
    <w:rsid w:val="007943EA"/>
    <w:rsid w:val="007C0BC8"/>
    <w:rsid w:val="007D7BE3"/>
    <w:rsid w:val="00845B17"/>
    <w:rsid w:val="00847866"/>
    <w:rsid w:val="008B76A5"/>
    <w:rsid w:val="0097791D"/>
    <w:rsid w:val="009E4834"/>
    <w:rsid w:val="00A03F55"/>
    <w:rsid w:val="00A41B01"/>
    <w:rsid w:val="00A77D1B"/>
    <w:rsid w:val="00A90601"/>
    <w:rsid w:val="00B05BCE"/>
    <w:rsid w:val="00B25F62"/>
    <w:rsid w:val="00B86513"/>
    <w:rsid w:val="00BA27B8"/>
    <w:rsid w:val="00BC6E12"/>
    <w:rsid w:val="00BC7AD3"/>
    <w:rsid w:val="00C07260"/>
    <w:rsid w:val="00C10EF5"/>
    <w:rsid w:val="00C717E9"/>
    <w:rsid w:val="00C9259A"/>
    <w:rsid w:val="00D348C4"/>
    <w:rsid w:val="00D52850"/>
    <w:rsid w:val="00D80144"/>
    <w:rsid w:val="00E16767"/>
    <w:rsid w:val="00E41F26"/>
    <w:rsid w:val="00E50DC3"/>
    <w:rsid w:val="00E8271D"/>
    <w:rsid w:val="00E9293F"/>
    <w:rsid w:val="00E97F1A"/>
    <w:rsid w:val="00EB60EA"/>
    <w:rsid w:val="00EC4039"/>
    <w:rsid w:val="00EE2FCB"/>
    <w:rsid w:val="00EE78B3"/>
    <w:rsid w:val="00EF5E90"/>
    <w:rsid w:val="00F039A7"/>
    <w:rsid w:val="00F93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F6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48F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34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48FB"/>
  </w:style>
  <w:style w:type="paragraph" w:styleId="Footer">
    <w:name w:val="footer"/>
    <w:basedOn w:val="Normal"/>
    <w:link w:val="FooterChar"/>
    <w:uiPriority w:val="99"/>
    <w:rsid w:val="00534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48FB"/>
  </w:style>
  <w:style w:type="character" w:styleId="CommentReference">
    <w:name w:val="annotation reference"/>
    <w:basedOn w:val="DefaultParagraphFont"/>
    <w:uiPriority w:val="99"/>
    <w:semiHidden/>
    <w:rsid w:val="002723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723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723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723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723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72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34</Words>
  <Characters>200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KADROV – SKLOP 1</dc:title>
  <dc:subject/>
  <dc:creator>Doroteja Umek</dc:creator>
  <cp:keywords/>
  <dc:description/>
  <cp:lastModifiedBy>s032932</cp:lastModifiedBy>
  <cp:revision>3</cp:revision>
  <dcterms:created xsi:type="dcterms:W3CDTF">2020-02-12T08:24:00Z</dcterms:created>
  <dcterms:modified xsi:type="dcterms:W3CDTF">2020-03-23T06:56:00Z</dcterms:modified>
</cp:coreProperties>
</file>